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245FB" w14:textId="77777777" w:rsidR="003038B1" w:rsidRPr="003038B1" w:rsidRDefault="003038B1" w:rsidP="003038B1">
      <w:pPr>
        <w:pStyle w:val="Absender"/>
      </w:pPr>
    </w:p>
    <w:p w14:paraId="19F3B01D" w14:textId="77777777" w:rsidR="003038B1" w:rsidRPr="003038B1" w:rsidRDefault="003038B1" w:rsidP="003038B1">
      <w:pPr>
        <w:pStyle w:val="Absender"/>
      </w:pPr>
    </w:p>
    <w:p w14:paraId="34B7FAD0" w14:textId="77777777" w:rsidR="003038B1" w:rsidRPr="003038B1" w:rsidRDefault="003038B1" w:rsidP="003038B1">
      <w:pPr>
        <w:pStyle w:val="Absender"/>
      </w:pPr>
    </w:p>
    <w:p w14:paraId="111DD2D6" w14:textId="77777777" w:rsidR="003038B1" w:rsidRPr="003038B1" w:rsidRDefault="003038B1" w:rsidP="003038B1">
      <w:pPr>
        <w:pStyle w:val="Absender"/>
      </w:pPr>
    </w:p>
    <w:p w14:paraId="402E03FB" w14:textId="37D84CFF" w:rsidR="003038B1" w:rsidRPr="003038B1" w:rsidRDefault="00DB2D29" w:rsidP="003038B1">
      <w:pPr>
        <w:pStyle w:val="Absender"/>
      </w:pPr>
      <w:r>
        <w:t>Vorname Familienname</w:t>
      </w:r>
      <w:r w:rsidR="003038B1">
        <w:t xml:space="preserve"> | </w:t>
      </w:r>
      <w:r>
        <w:t>Muster</w:t>
      </w:r>
      <w:r w:rsidR="003038B1">
        <w:t>str. 48 | 97</w:t>
      </w:r>
      <w:r>
        <w:t>123</w:t>
      </w:r>
      <w:r w:rsidR="003038B1">
        <w:t xml:space="preserve"> </w:t>
      </w:r>
      <w:r>
        <w:t>Wohnort</w:t>
      </w:r>
    </w:p>
    <w:p w14:paraId="405B7C6A" w14:textId="77777777" w:rsidR="003038B1" w:rsidRDefault="003038B1" w:rsidP="00063125">
      <w:pPr>
        <w:pStyle w:val="KeinLeerraum"/>
      </w:pPr>
      <w:r>
        <w:t>Firma</w:t>
      </w:r>
    </w:p>
    <w:p w14:paraId="10C0CC3F" w14:textId="77777777" w:rsidR="003038B1" w:rsidRDefault="003038B1" w:rsidP="00063125">
      <w:pPr>
        <w:pStyle w:val="KeinLeerraum"/>
      </w:pPr>
      <w:r>
        <w:t>Firma</w:t>
      </w:r>
    </w:p>
    <w:p w14:paraId="4F684947" w14:textId="6113791A" w:rsidR="003038B1" w:rsidRDefault="002578BA" w:rsidP="00063125">
      <w:pPr>
        <w:pStyle w:val="KeinLeerraum"/>
      </w:pPr>
      <w:r>
        <w:t>Frau oder Herrn Vorname Familienname</w:t>
      </w:r>
    </w:p>
    <w:p w14:paraId="6ED01211" w14:textId="77777777" w:rsidR="003038B1" w:rsidRDefault="003038B1" w:rsidP="00063125">
      <w:pPr>
        <w:pStyle w:val="KeinLeerraum"/>
      </w:pPr>
      <w:r>
        <w:t>Straße 18 A oder Postfach 1 23 56</w:t>
      </w:r>
    </w:p>
    <w:p w14:paraId="3F51F7E2" w14:textId="3794C2A7" w:rsidR="003038B1" w:rsidRDefault="003038B1" w:rsidP="00063125">
      <w:pPr>
        <w:pStyle w:val="KeinLeerraum"/>
      </w:pPr>
      <w:r>
        <w:t>9</w:t>
      </w:r>
      <w:r w:rsidR="00A47406">
        <w:t>1234</w:t>
      </w:r>
      <w:r>
        <w:t xml:space="preserve"> </w:t>
      </w:r>
      <w:r w:rsidR="00A47406">
        <w:t>Marktbreit</w:t>
      </w:r>
    </w:p>
    <w:p w14:paraId="469F6D8C" w14:textId="77777777" w:rsidR="003038B1" w:rsidRDefault="003038B1" w:rsidP="00063125">
      <w:pPr>
        <w:pStyle w:val="KeinLeerraum"/>
      </w:pPr>
    </w:p>
    <w:p w14:paraId="6D3A6288" w14:textId="77777777" w:rsidR="00063125" w:rsidRDefault="00063125" w:rsidP="00063125">
      <w:pPr>
        <w:pStyle w:val="KeinLeerraum"/>
      </w:pPr>
    </w:p>
    <w:p w14:paraId="73E2F0F7" w14:textId="77777777" w:rsidR="00063125" w:rsidRDefault="00063125" w:rsidP="00063125">
      <w:pPr>
        <w:pStyle w:val="KeinLeerraum"/>
      </w:pPr>
    </w:p>
    <w:p w14:paraId="644333C8" w14:textId="60EFD1CD" w:rsidR="003038B1" w:rsidRPr="00063125" w:rsidRDefault="00580EF9" w:rsidP="002578BA">
      <w:pPr>
        <w:pStyle w:val="berschrift1"/>
      </w:pPr>
      <w:r w:rsidRPr="00063125">
        <w:t xml:space="preserve">Bewerbung als </w:t>
      </w:r>
      <w:r w:rsidR="002578BA">
        <w:t>Beruf</w:t>
      </w:r>
    </w:p>
    <w:p w14:paraId="012669D5" w14:textId="77777777" w:rsidR="003038B1" w:rsidRDefault="003038B1" w:rsidP="00580EF9">
      <w:pPr>
        <w:pStyle w:val="KeinLeerraum"/>
      </w:pPr>
    </w:p>
    <w:p w14:paraId="39B6D29E" w14:textId="77777777" w:rsidR="003038B1" w:rsidRDefault="003038B1" w:rsidP="00580EF9">
      <w:pPr>
        <w:pStyle w:val="KeinLeerraum"/>
      </w:pPr>
    </w:p>
    <w:p w14:paraId="017B2E5C" w14:textId="6BC5ED9B" w:rsidR="002578BA" w:rsidRDefault="002578BA">
      <w:r>
        <w:t>Sehr geehrte Frau Familienname,</w:t>
      </w:r>
      <w:r>
        <w:br/>
        <w:t>Sehr geehrter Herr Familienname</w:t>
      </w:r>
      <w:r>
        <w:br/>
        <w:t>Guten Tag</w:t>
      </w:r>
    </w:p>
    <w:p w14:paraId="58818ABF" w14:textId="77777777" w:rsidR="00580EF9" w:rsidRDefault="00580EF9">
      <w:r>
        <w:t>hier kommt der Brieftext.</w:t>
      </w:r>
    </w:p>
    <w:p w14:paraId="7CB4AB08" w14:textId="5B4556B2" w:rsidR="00580EF9" w:rsidRDefault="00580EF9" w:rsidP="002578BA">
      <w:pPr>
        <w:pStyle w:val="KeinLeerraum"/>
        <w:tabs>
          <w:tab w:val="left" w:pos="5670"/>
        </w:tabs>
      </w:pPr>
      <w:r>
        <w:t>Freundliche Grüße</w:t>
      </w:r>
      <w:r w:rsidR="002578BA">
        <w:tab/>
      </w:r>
      <w:r w:rsidR="002578BA" w:rsidRPr="002578BA">
        <w:rPr>
          <w:b/>
        </w:rPr>
        <w:t>Anlagen</w:t>
      </w:r>
    </w:p>
    <w:p w14:paraId="3A125675" w14:textId="4D152740" w:rsidR="00580EF9" w:rsidRDefault="002578BA" w:rsidP="002578BA">
      <w:pPr>
        <w:pStyle w:val="KeinLeerraum"/>
        <w:tabs>
          <w:tab w:val="left" w:pos="5670"/>
        </w:tabs>
      </w:pPr>
      <w:r>
        <w:tab/>
        <w:t>Lebenslauf</w:t>
      </w:r>
    </w:p>
    <w:p w14:paraId="6C8B866A" w14:textId="37DA1350" w:rsidR="00580EF9" w:rsidRDefault="002578BA" w:rsidP="002578BA">
      <w:pPr>
        <w:pStyle w:val="KeinLeerraum"/>
        <w:tabs>
          <w:tab w:val="left" w:pos="5670"/>
        </w:tabs>
      </w:pPr>
      <w:r>
        <w:tab/>
        <w:t>Zeugnis</w:t>
      </w:r>
    </w:p>
    <w:p w14:paraId="3FB08E63" w14:textId="4370FB06" w:rsidR="00580EF9" w:rsidRDefault="002578BA" w:rsidP="002578BA">
      <w:pPr>
        <w:pStyle w:val="KeinLeerraum"/>
        <w:tabs>
          <w:tab w:val="left" w:pos="5670"/>
        </w:tabs>
      </w:pPr>
      <w:r>
        <w:tab/>
        <w:t>Praktikumsbestätigung</w:t>
      </w:r>
    </w:p>
    <w:p w14:paraId="5DFF5896" w14:textId="632AA041" w:rsidR="00063125" w:rsidRDefault="002578BA" w:rsidP="002578BA">
      <w:pPr>
        <w:pStyle w:val="KeinLeerraum"/>
        <w:tabs>
          <w:tab w:val="left" w:pos="5670"/>
        </w:tabs>
      </w:pPr>
      <w:r>
        <w:t>Vorname Familienname</w:t>
      </w:r>
    </w:p>
    <w:sectPr w:rsidR="00063125" w:rsidSect="003038B1">
      <w:headerReference w:type="default" r:id="rId7"/>
      <w:footerReference w:type="default" r:id="rId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5AEF" w14:textId="77777777" w:rsidR="00E35B63" w:rsidRDefault="00E35B63" w:rsidP="002578BA">
      <w:pPr>
        <w:spacing w:after="0" w:line="240" w:lineRule="auto"/>
      </w:pPr>
      <w:r>
        <w:separator/>
      </w:r>
    </w:p>
  </w:endnote>
  <w:endnote w:type="continuationSeparator" w:id="0">
    <w:p w14:paraId="21F173E7" w14:textId="77777777" w:rsidR="00E35B63" w:rsidRDefault="00E35B63" w:rsidP="0025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9BE3" w14:textId="4668C802" w:rsidR="002578BA" w:rsidRPr="002578BA" w:rsidRDefault="002578BA" w:rsidP="002578BA">
    <w:pPr>
      <w:pStyle w:val="Fuzeile"/>
      <w:pBdr>
        <w:top w:val="single" w:sz="4" w:space="1" w:color="1F497D" w:themeColor="text2"/>
      </w:pBdr>
      <w:jc w:val="center"/>
      <w:rPr>
        <w:sz w:val="16"/>
        <w:szCs w:val="16"/>
      </w:rPr>
    </w:pPr>
    <w:r w:rsidRPr="002578BA">
      <w:rPr>
        <w:sz w:val="16"/>
        <w:szCs w:val="16"/>
      </w:rPr>
      <w:t xml:space="preserve">Vorname Name | Musterweg 18 A | 97123 </w:t>
    </w:r>
    <w:r w:rsidR="00DB2D29">
      <w:rPr>
        <w:sz w:val="16"/>
        <w:szCs w:val="16"/>
      </w:rPr>
      <w:t>Wohnort</w:t>
    </w:r>
    <w:r w:rsidRPr="002578BA">
      <w:rPr>
        <w:sz w:val="16"/>
        <w:szCs w:val="16"/>
      </w:rPr>
      <w:t xml:space="preserve"> | Telefon 09123 1234567 | E-Mail vorname.Familienname@web.de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C38E" w14:textId="77777777" w:rsidR="00E35B63" w:rsidRDefault="00E35B63" w:rsidP="002578BA">
      <w:pPr>
        <w:spacing w:after="0" w:line="240" w:lineRule="auto"/>
      </w:pPr>
      <w:r>
        <w:separator/>
      </w:r>
    </w:p>
  </w:footnote>
  <w:footnote w:type="continuationSeparator" w:id="0">
    <w:p w14:paraId="6F70D583" w14:textId="77777777" w:rsidR="00E35B63" w:rsidRDefault="00E35B63" w:rsidP="00257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519CF" w14:textId="66750E65" w:rsidR="002578BA" w:rsidRDefault="002578BA" w:rsidP="00762CEC">
    <w:pPr>
      <w:pStyle w:val="Titel"/>
      <w:jc w:val="right"/>
    </w:pPr>
    <w:r>
      <w:t>Vorname 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3C"/>
    <w:rsid w:val="00063125"/>
    <w:rsid w:val="002578BA"/>
    <w:rsid w:val="003038B1"/>
    <w:rsid w:val="00447FF3"/>
    <w:rsid w:val="00473A43"/>
    <w:rsid w:val="00476451"/>
    <w:rsid w:val="004A403C"/>
    <w:rsid w:val="00580EF9"/>
    <w:rsid w:val="00581762"/>
    <w:rsid w:val="005A729B"/>
    <w:rsid w:val="00692AF3"/>
    <w:rsid w:val="00762CEC"/>
    <w:rsid w:val="007A5B0B"/>
    <w:rsid w:val="00910403"/>
    <w:rsid w:val="00A42CBF"/>
    <w:rsid w:val="00A47406"/>
    <w:rsid w:val="00C560C1"/>
    <w:rsid w:val="00D70CCA"/>
    <w:rsid w:val="00DB2D29"/>
    <w:rsid w:val="00E35B63"/>
    <w:rsid w:val="00EC60AB"/>
    <w:rsid w:val="00F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F7298"/>
  <w15:docId w15:val="{61EFF346-900F-4211-9FF1-9E9262164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57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3038B1"/>
    <w:pPr>
      <w:spacing w:after="0" w:line="240" w:lineRule="auto"/>
    </w:pPr>
  </w:style>
  <w:style w:type="paragraph" w:customStyle="1" w:styleId="Absender">
    <w:name w:val="Absender"/>
    <w:basedOn w:val="KeinLeerraum"/>
    <w:link w:val="AbsenderZchn"/>
    <w:qFormat/>
    <w:rsid w:val="003038B1"/>
    <w:rPr>
      <w:sz w:val="16"/>
    </w:rPr>
  </w:style>
  <w:style w:type="character" w:styleId="Hyperlink">
    <w:name w:val="Hyperlink"/>
    <w:basedOn w:val="Absatz-Standardschriftart"/>
    <w:uiPriority w:val="99"/>
    <w:unhideWhenUsed/>
    <w:rsid w:val="005A729B"/>
    <w:rPr>
      <w:color w:val="0000FF" w:themeColor="hyperlink"/>
      <w:u w:val="singl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3038B1"/>
  </w:style>
  <w:style w:type="character" w:customStyle="1" w:styleId="AbsenderZchn">
    <w:name w:val="Absender Zchn"/>
    <w:basedOn w:val="KeinLeerraumZchn"/>
    <w:link w:val="Absender"/>
    <w:rsid w:val="003038B1"/>
    <w:rPr>
      <w:sz w:val="16"/>
    </w:rPr>
  </w:style>
  <w:style w:type="table" w:styleId="Tabellenraster">
    <w:name w:val="Table Grid"/>
    <w:basedOn w:val="NormaleTabelle"/>
    <w:uiPriority w:val="59"/>
    <w:rsid w:val="00476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57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78BA"/>
  </w:style>
  <w:style w:type="paragraph" w:styleId="Fuzeile">
    <w:name w:val="footer"/>
    <w:basedOn w:val="Standard"/>
    <w:link w:val="FuzeileZchn"/>
    <w:uiPriority w:val="99"/>
    <w:unhideWhenUsed/>
    <w:rsid w:val="00257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78BA"/>
  </w:style>
  <w:style w:type="paragraph" w:styleId="Titel">
    <w:name w:val="Title"/>
    <w:basedOn w:val="Standard"/>
    <w:next w:val="Standard"/>
    <w:link w:val="TitelZchn"/>
    <w:uiPriority w:val="10"/>
    <w:qFormat/>
    <w:rsid w:val="002578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57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578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_BSI\Bewerbungscenter\Bewerbungen_Vorlagen\Bewerbung_Brief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013 –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FA6A-73C3-47B8-A783-E8B0E4BD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Bewerbung_Briefvorlage.dotx</Template>
  <TotalTime>0</TotalTime>
  <Pages>1</Pages>
  <Words>51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</dc:creator>
  <cp:lastModifiedBy>Christa Engel</cp:lastModifiedBy>
  <cp:revision>5</cp:revision>
  <dcterms:created xsi:type="dcterms:W3CDTF">2026-05-10T18:27:00Z</dcterms:created>
  <dcterms:modified xsi:type="dcterms:W3CDTF">2026-05-10T18:29:00Z</dcterms:modified>
</cp:coreProperties>
</file>